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F7039" w14:textId="77777777" w:rsidR="00C351CD" w:rsidRDefault="00C351CD" w:rsidP="00C351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COLYN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137101F8" w14:textId="77777777" w:rsidR="00C351CD" w:rsidRDefault="00C351CD" w:rsidP="00C351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Broad Street Ward, London.</w:t>
      </w:r>
    </w:p>
    <w:p w14:paraId="7165309A" w14:textId="77777777" w:rsidR="00C351CD" w:rsidRDefault="00C351CD" w:rsidP="00C351CD">
      <w:pPr>
        <w:pStyle w:val="NoSpacing"/>
        <w:rPr>
          <w:rFonts w:cs="Times New Roman"/>
          <w:szCs w:val="24"/>
        </w:rPr>
      </w:pPr>
    </w:p>
    <w:p w14:paraId="520675E9" w14:textId="77777777" w:rsidR="00C351CD" w:rsidRDefault="00C351CD" w:rsidP="00C351CD">
      <w:pPr>
        <w:pStyle w:val="NoSpacing"/>
        <w:rPr>
          <w:rFonts w:cs="Times New Roman"/>
          <w:szCs w:val="24"/>
        </w:rPr>
      </w:pPr>
    </w:p>
    <w:p w14:paraId="5CE6501F" w14:textId="77777777" w:rsidR="00C351CD" w:rsidRDefault="00C351CD" w:rsidP="00C351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Scavengers.</w:t>
      </w:r>
    </w:p>
    <w:p w14:paraId="0A9CA55C" w14:textId="77777777" w:rsidR="00C351CD" w:rsidRDefault="00C351CD" w:rsidP="00C351CD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368063B5" w14:textId="77777777" w:rsidR="00C351CD" w:rsidRDefault="00C351CD" w:rsidP="00C351CD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p.547)</w:t>
      </w:r>
    </w:p>
    <w:p w14:paraId="767DF3D0" w14:textId="77777777" w:rsidR="00C351CD" w:rsidRDefault="00C351CD" w:rsidP="00C351CD">
      <w:pPr>
        <w:pStyle w:val="NoSpacing"/>
        <w:rPr>
          <w:rFonts w:cs="Times New Roman"/>
          <w:szCs w:val="24"/>
        </w:rPr>
      </w:pPr>
    </w:p>
    <w:p w14:paraId="58FF6354" w14:textId="77777777" w:rsidR="00C351CD" w:rsidRDefault="00C351CD" w:rsidP="00C351CD">
      <w:pPr>
        <w:pStyle w:val="NoSpacing"/>
        <w:rPr>
          <w:rFonts w:cs="Times New Roman"/>
          <w:szCs w:val="24"/>
        </w:rPr>
      </w:pPr>
    </w:p>
    <w:p w14:paraId="58927597" w14:textId="77777777" w:rsidR="00C351CD" w:rsidRDefault="00C351CD" w:rsidP="00C351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June 2023</w:t>
      </w:r>
    </w:p>
    <w:p w14:paraId="322641B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B25AA" w14:textId="77777777" w:rsidR="00C351CD" w:rsidRDefault="00C351CD" w:rsidP="009139A6">
      <w:r>
        <w:separator/>
      </w:r>
    </w:p>
  </w:endnote>
  <w:endnote w:type="continuationSeparator" w:id="0">
    <w:p w14:paraId="4EEF2F6E" w14:textId="77777777" w:rsidR="00C351CD" w:rsidRDefault="00C351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A0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06B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3EC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2BEE1" w14:textId="77777777" w:rsidR="00C351CD" w:rsidRDefault="00C351CD" w:rsidP="009139A6">
      <w:r>
        <w:separator/>
      </w:r>
    </w:p>
  </w:footnote>
  <w:footnote w:type="continuationSeparator" w:id="0">
    <w:p w14:paraId="228B2700" w14:textId="77777777" w:rsidR="00C351CD" w:rsidRDefault="00C351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662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6B7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545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C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351CD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48077"/>
  <w15:chartTrackingRefBased/>
  <w15:docId w15:val="{2549A00B-4F07-40D3-B4CF-A1EB1791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2023-06-16T20:36:00Z</dcterms:created>
  <dcterms:modified xsi:type="dcterms:W3CDTF">2023-06-16T20:36:00Z</dcterms:modified>
</cp:coreProperties>
</file>